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41A1F" w14:textId="23CF2F74" w:rsidR="0067060B" w:rsidRPr="001C6F03" w:rsidRDefault="0067060B" w:rsidP="0067060B">
      <w:pPr>
        <w:tabs>
          <w:tab w:val="left" w:pos="993"/>
          <w:tab w:val="left" w:pos="1134"/>
        </w:tabs>
        <w:rPr>
          <w:rFonts w:cs="Arial"/>
        </w:rPr>
      </w:pPr>
      <w:r w:rsidRPr="001C6F03">
        <w:rPr>
          <w:rFonts w:cs="Arial"/>
        </w:rPr>
        <w:t xml:space="preserve">Številka: </w:t>
      </w:r>
      <w:r w:rsidR="001C6F03" w:rsidRPr="001C6F03">
        <w:rPr>
          <w:rFonts w:cs="Arial"/>
        </w:rPr>
        <w:t>4300-0010/2024-2</w:t>
      </w:r>
    </w:p>
    <w:p w14:paraId="6FAAD467" w14:textId="289CAF03" w:rsidR="0067060B" w:rsidRPr="00053BC4" w:rsidRDefault="0067060B" w:rsidP="0067060B">
      <w:pPr>
        <w:tabs>
          <w:tab w:val="left" w:pos="993"/>
          <w:tab w:val="left" w:pos="1134"/>
        </w:tabs>
        <w:rPr>
          <w:rFonts w:cs="Arial"/>
        </w:rPr>
      </w:pPr>
      <w:r w:rsidRPr="001C6F03">
        <w:rPr>
          <w:rFonts w:cs="Arial"/>
        </w:rPr>
        <w:t>JN BR:</w:t>
      </w:r>
      <w:r w:rsidR="004062E5" w:rsidRPr="001C6F03">
        <w:rPr>
          <w:rFonts w:cs="Arial"/>
        </w:rPr>
        <w:t xml:space="preserve"> 2024-338</w:t>
      </w:r>
    </w:p>
    <w:p w14:paraId="07A355A7" w14:textId="77777777" w:rsidR="0067060B" w:rsidRPr="00080520" w:rsidRDefault="0067060B" w:rsidP="0067060B">
      <w:pPr>
        <w:spacing w:before="120"/>
        <w:jc w:val="center"/>
        <w:rPr>
          <w:rFonts w:cs="Arial"/>
          <w:b/>
          <w:bCs/>
        </w:rPr>
      </w:pPr>
      <w:r w:rsidRPr="0E061566">
        <w:rPr>
          <w:rFonts w:cs="Arial"/>
          <w:b/>
          <w:bCs/>
        </w:rPr>
        <w:t xml:space="preserve">SPISEK </w:t>
      </w:r>
      <w:r>
        <w:rPr>
          <w:rFonts w:cs="Arial"/>
          <w:b/>
          <w:bCs/>
        </w:rPr>
        <w:t>REFERENC</w:t>
      </w:r>
      <w:r w:rsidRPr="0E061566">
        <w:rPr>
          <w:rFonts w:cs="Arial"/>
          <w:b/>
          <w:bCs/>
        </w:rPr>
        <w:t xml:space="preserve"> SODELUJOČEGA PODJETJA</w:t>
      </w:r>
    </w:p>
    <w:p w14:paraId="2019A03E" w14:textId="77777777" w:rsidR="0067060B" w:rsidRDefault="0067060B" w:rsidP="0067060B">
      <w:pPr>
        <w:spacing w:before="120"/>
        <w:jc w:val="center"/>
        <w:rPr>
          <w:rFonts w:cs="Arial"/>
          <w:i/>
          <w:iCs/>
          <w:color w:val="BFBFBF" w:themeColor="background1" w:themeShade="BF"/>
          <w:sz w:val="18"/>
          <w:szCs w:val="18"/>
        </w:rPr>
      </w:pPr>
      <w:r w:rsidRPr="0E061566">
        <w:rPr>
          <w:rFonts w:cs="Arial"/>
          <w:i/>
          <w:iCs/>
          <w:color w:val="BFBFBF" w:themeColor="background1" w:themeShade="BF"/>
          <w:sz w:val="18"/>
          <w:szCs w:val="18"/>
        </w:rPr>
        <w:t>(prilagodimo glede na konkreten JN)</w:t>
      </w:r>
    </w:p>
    <w:p w14:paraId="12252352" w14:textId="77777777" w:rsidR="0067060B" w:rsidRPr="00080520" w:rsidRDefault="0067060B" w:rsidP="0067060B">
      <w:pPr>
        <w:tabs>
          <w:tab w:val="left" w:pos="1083"/>
        </w:tabs>
        <w:rPr>
          <w:rFonts w:cs="Arial"/>
        </w:rPr>
      </w:pPr>
    </w:p>
    <w:p w14:paraId="35C8CE7E" w14:textId="77777777" w:rsidR="0067060B" w:rsidRDefault="0067060B" w:rsidP="0067060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73A6791C" w14:textId="77777777" w:rsidR="0067060B" w:rsidRDefault="0067060B" w:rsidP="0067060B">
      <w:pPr>
        <w:tabs>
          <w:tab w:val="left" w:pos="1083"/>
        </w:tabs>
        <w:rPr>
          <w:rFonts w:cs="Arial"/>
        </w:rPr>
      </w:pPr>
    </w:p>
    <w:p w14:paraId="54810FFF" w14:textId="77777777" w:rsidR="0067060B" w:rsidRDefault="0067060B" w:rsidP="0067060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764F87F8" w14:textId="77777777" w:rsidR="0067060B" w:rsidRPr="00080520" w:rsidRDefault="0067060B" w:rsidP="0067060B">
      <w:pPr>
        <w:tabs>
          <w:tab w:val="left" w:pos="1083"/>
        </w:tabs>
        <w:rPr>
          <w:rFonts w:cs="Arial"/>
        </w:rPr>
      </w:pPr>
    </w:p>
    <w:p w14:paraId="6420293B" w14:textId="783744F7" w:rsidR="0067060B" w:rsidRDefault="0067060B" w:rsidP="0067060B">
      <w:pPr>
        <w:jc w:val="both"/>
        <w:rPr>
          <w:rFonts w:cs="Arial"/>
        </w:rPr>
      </w:pPr>
      <w:r>
        <w:rPr>
          <w:rFonts w:cs="Arial"/>
        </w:rPr>
        <w:t xml:space="preserve">Prilagamo seznam referenc skladno z zahtevami </w:t>
      </w:r>
      <w:r w:rsidRPr="00C27088">
        <w:rPr>
          <w:rFonts w:cs="Arial"/>
        </w:rPr>
        <w:t xml:space="preserve">iz </w:t>
      </w:r>
      <w:r w:rsidR="00D025FF" w:rsidRPr="00C27088">
        <w:rPr>
          <w:rFonts w:cs="Arial"/>
        </w:rPr>
        <w:t xml:space="preserve">točke 2.C.a) </w:t>
      </w:r>
      <w:r w:rsidRPr="00C27088">
        <w:rPr>
          <w:rFonts w:cs="Arial"/>
        </w:rPr>
        <w:t>OBR – 2.06</w:t>
      </w:r>
      <w:r>
        <w:rPr>
          <w:rFonts w:cs="Arial"/>
        </w:rPr>
        <w:t xml:space="preserve"> (Pogoji za ugotavljanje sposobnosti in usposobljenosti ponudnika).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528"/>
        <w:gridCol w:w="2693"/>
        <w:gridCol w:w="1134"/>
        <w:gridCol w:w="1984"/>
        <w:gridCol w:w="2410"/>
        <w:gridCol w:w="1985"/>
        <w:gridCol w:w="2581"/>
      </w:tblGrid>
      <w:tr w:rsidR="0096027A" w:rsidRPr="00080520" w14:paraId="4B6C8C79" w14:textId="77777777" w:rsidTr="00A8641B">
        <w:trPr>
          <w:trHeight w:val="569"/>
        </w:trPr>
        <w:tc>
          <w:tcPr>
            <w:tcW w:w="458" w:type="dxa"/>
            <w:vAlign w:val="center"/>
          </w:tcPr>
          <w:p w14:paraId="40DAAB41" w14:textId="77777777" w:rsidR="0096027A" w:rsidRPr="001A5069" w:rsidRDefault="0096027A" w:rsidP="0096027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528" w:type="dxa"/>
            <w:vAlign w:val="center"/>
          </w:tcPr>
          <w:p w14:paraId="1FE8A8E4" w14:textId="77777777" w:rsidR="0096027A" w:rsidRPr="001A5069" w:rsidRDefault="0096027A" w:rsidP="0096027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investitor </w:t>
            </w:r>
            <w:r w:rsidRPr="005B3AF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693" w:type="dxa"/>
            <w:vAlign w:val="center"/>
          </w:tcPr>
          <w:p w14:paraId="3BA40939" w14:textId="77777777" w:rsidR="0096027A" w:rsidRPr="001A5069" w:rsidRDefault="0096027A" w:rsidP="0096027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Odgovorna oseba naročnika za naročilo </w:t>
            </w:r>
            <w:r w:rsidRPr="00C270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134" w:type="dxa"/>
          </w:tcPr>
          <w:p w14:paraId="1F0293BF" w14:textId="77777777" w:rsidR="0096027A" w:rsidRPr="00D324F7" w:rsidRDefault="0096027A" w:rsidP="0096027A">
            <w:pPr>
              <w:rPr>
                <w:rFonts w:cs="Arial"/>
                <w:strike/>
              </w:rPr>
            </w:pPr>
          </w:p>
          <w:p w14:paraId="40EAB72A" w14:textId="5531AEEA" w:rsidR="0096027A" w:rsidRPr="00D324F7" w:rsidRDefault="0096027A" w:rsidP="0096027A">
            <w:pPr>
              <w:jc w:val="center"/>
              <w:rPr>
                <w:rFonts w:cs="Arial"/>
                <w:strike/>
              </w:rPr>
            </w:pPr>
            <w:r w:rsidRPr="00C27088">
              <w:rPr>
                <w:rFonts w:cs="Arial"/>
              </w:rPr>
              <w:t>Št. pogodbe</w:t>
            </w:r>
            <w:r w:rsidRPr="00D324F7">
              <w:rPr>
                <w:rFonts w:cs="Arial"/>
                <w:strike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781A99E" w14:textId="731A0852" w:rsidR="0096027A" w:rsidRPr="00D324F7" w:rsidRDefault="009C0EE1" w:rsidP="0096027A">
            <w:pPr>
              <w:jc w:val="center"/>
              <w:rPr>
                <w:rFonts w:cs="Arial"/>
              </w:rPr>
            </w:pPr>
            <w:r w:rsidRPr="00D324F7">
              <w:rPr>
                <w:rFonts w:cs="Arial"/>
              </w:rPr>
              <w:t>Predmet pogodbe</w:t>
            </w:r>
          </w:p>
        </w:tc>
        <w:tc>
          <w:tcPr>
            <w:tcW w:w="2410" w:type="dxa"/>
            <w:vAlign w:val="center"/>
          </w:tcPr>
          <w:p w14:paraId="2B1E85F6" w14:textId="691C9251" w:rsidR="00F30A55" w:rsidRPr="00D324F7" w:rsidRDefault="00D74705" w:rsidP="00F30A55">
            <w:pPr>
              <w:jc w:val="center"/>
              <w:rPr>
                <w:rFonts w:cs="Arial"/>
                <w:i/>
                <w:strike/>
                <w:sz w:val="18"/>
                <w:szCs w:val="18"/>
              </w:rPr>
            </w:pPr>
            <w:r w:rsidRPr="00D324F7">
              <w:rPr>
                <w:rFonts w:cs="Arial"/>
              </w:rPr>
              <w:t xml:space="preserve">Vrsta del </w:t>
            </w:r>
          </w:p>
          <w:p w14:paraId="12633D9F" w14:textId="1BBAE9F4" w:rsidR="0096027A" w:rsidRPr="00D324F7" w:rsidRDefault="0096027A" w:rsidP="00D74705">
            <w:pPr>
              <w:jc w:val="center"/>
              <w:rPr>
                <w:rFonts w:cs="Arial"/>
                <w:i/>
                <w:strike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DD2794C" w14:textId="77777777" w:rsidR="009B6183" w:rsidRDefault="00CA2B4B" w:rsidP="0096027A">
            <w:pPr>
              <w:jc w:val="center"/>
              <w:rPr>
                <w:rFonts w:cs="Arial"/>
              </w:rPr>
            </w:pPr>
            <w:r w:rsidRPr="00F30A55">
              <w:rPr>
                <w:rFonts w:cs="Arial"/>
              </w:rPr>
              <w:t xml:space="preserve">Moč </w:t>
            </w:r>
            <w:r w:rsidR="008B6523">
              <w:rPr>
                <w:rFonts w:cs="Arial"/>
              </w:rPr>
              <w:t>oziroma</w:t>
            </w:r>
            <w:r w:rsidR="00F30A55">
              <w:rPr>
                <w:rFonts w:cs="Arial"/>
              </w:rPr>
              <w:t xml:space="preserve"> </w:t>
            </w:r>
            <w:r w:rsidRPr="00F30A55">
              <w:rPr>
                <w:rFonts w:cs="Arial"/>
              </w:rPr>
              <w:t xml:space="preserve">zmogljivost v </w:t>
            </w:r>
          </w:p>
          <w:p w14:paraId="59A85A46" w14:textId="1E91E387" w:rsidR="00CA2B4B" w:rsidRPr="00F30A55" w:rsidRDefault="000C163C" w:rsidP="0096027A">
            <w:pPr>
              <w:jc w:val="center"/>
              <w:rPr>
                <w:rFonts w:cs="Arial"/>
              </w:rPr>
            </w:pPr>
            <w:r w:rsidRPr="00124DC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(kVA</w:t>
            </w:r>
            <w:r w:rsidR="009B618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oz. A</w:t>
            </w:r>
            <w:r w:rsidR="00F30A55" w:rsidRPr="00124DC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  <w:p w14:paraId="19FCE9F9" w14:textId="25C54AA0" w:rsidR="0096027A" w:rsidRPr="001A5069" w:rsidRDefault="0096027A" w:rsidP="0096027A">
            <w:pPr>
              <w:jc w:val="center"/>
              <w:rPr>
                <w:rFonts w:cs="Arial"/>
              </w:rPr>
            </w:pPr>
          </w:p>
        </w:tc>
        <w:tc>
          <w:tcPr>
            <w:tcW w:w="2581" w:type="dxa"/>
          </w:tcPr>
          <w:p w14:paraId="16A8B945" w14:textId="77777777" w:rsidR="0096027A" w:rsidRPr="001A5069" w:rsidRDefault="0096027A" w:rsidP="0096027A">
            <w:pPr>
              <w:jc w:val="center"/>
              <w:rPr>
                <w:rFonts w:cs="Arial"/>
              </w:rPr>
            </w:pPr>
          </w:p>
          <w:p w14:paraId="423407AF" w14:textId="77777777" w:rsidR="0096027A" w:rsidRDefault="0096027A" w:rsidP="0096027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uspešne primopredaje del</w:t>
            </w:r>
          </w:p>
          <w:p w14:paraId="4240CFB1" w14:textId="61178CF4" w:rsidR="0096027A" w:rsidRPr="00F21AAA" w:rsidRDefault="0096027A" w:rsidP="009602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B4611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B4611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dd.mm.ll</w:t>
            </w:r>
            <w:proofErr w:type="spellEnd"/>
            <w:r w:rsidRPr="00B4611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96027A" w:rsidRPr="00080520" w14:paraId="4875C188" w14:textId="77777777" w:rsidTr="00A8641B">
        <w:trPr>
          <w:trHeight w:val="376"/>
        </w:trPr>
        <w:tc>
          <w:tcPr>
            <w:tcW w:w="458" w:type="dxa"/>
          </w:tcPr>
          <w:p w14:paraId="1E55C943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5C16D7DE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528" w:type="dxa"/>
          </w:tcPr>
          <w:p w14:paraId="73645941" w14:textId="77777777" w:rsidR="0096027A" w:rsidRDefault="0096027A" w:rsidP="00C27088">
            <w:pPr>
              <w:spacing w:line="360" w:lineRule="auto"/>
              <w:rPr>
                <w:rFonts w:cs="Arial"/>
              </w:rPr>
            </w:pPr>
          </w:p>
          <w:p w14:paraId="6BC10B3F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693" w:type="dxa"/>
          </w:tcPr>
          <w:p w14:paraId="67D95ACF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134" w:type="dxa"/>
          </w:tcPr>
          <w:p w14:paraId="187D98D5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</w:tcPr>
          <w:p w14:paraId="255CF0DB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7990D45A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442F75E2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581" w:type="dxa"/>
          </w:tcPr>
          <w:p w14:paraId="6BCA3C3C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</w:tr>
      <w:tr w:rsidR="0096027A" w:rsidRPr="00080520" w14:paraId="1E7B7262" w14:textId="77777777" w:rsidTr="00A8641B">
        <w:trPr>
          <w:trHeight w:val="376"/>
        </w:trPr>
        <w:tc>
          <w:tcPr>
            <w:tcW w:w="458" w:type="dxa"/>
          </w:tcPr>
          <w:p w14:paraId="688E626F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96328F9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528" w:type="dxa"/>
          </w:tcPr>
          <w:p w14:paraId="2C279A78" w14:textId="77777777" w:rsidR="0096027A" w:rsidRDefault="0096027A" w:rsidP="00C27088">
            <w:pPr>
              <w:spacing w:line="360" w:lineRule="auto"/>
              <w:rPr>
                <w:rFonts w:cs="Arial"/>
              </w:rPr>
            </w:pPr>
          </w:p>
          <w:p w14:paraId="065DC869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693" w:type="dxa"/>
          </w:tcPr>
          <w:p w14:paraId="56DE1D50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134" w:type="dxa"/>
          </w:tcPr>
          <w:p w14:paraId="2217769B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</w:tcPr>
          <w:p w14:paraId="792DEB67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71ACB91D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0A46808E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581" w:type="dxa"/>
          </w:tcPr>
          <w:p w14:paraId="4DBE742B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</w:tr>
      <w:tr w:rsidR="0096027A" w:rsidRPr="00080520" w14:paraId="34FDF9EF" w14:textId="77777777" w:rsidTr="00A8641B">
        <w:trPr>
          <w:trHeight w:val="376"/>
        </w:trPr>
        <w:tc>
          <w:tcPr>
            <w:tcW w:w="458" w:type="dxa"/>
          </w:tcPr>
          <w:p w14:paraId="00DFEE80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29CD5043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528" w:type="dxa"/>
          </w:tcPr>
          <w:p w14:paraId="448CD0D0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693" w:type="dxa"/>
          </w:tcPr>
          <w:p w14:paraId="6933A2ED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134" w:type="dxa"/>
          </w:tcPr>
          <w:p w14:paraId="7CFE3AB5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</w:tcPr>
          <w:p w14:paraId="401F1F13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04F7F658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37B24AA9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581" w:type="dxa"/>
          </w:tcPr>
          <w:p w14:paraId="4DE7142E" w14:textId="77777777" w:rsidR="0096027A" w:rsidRPr="00080520" w:rsidRDefault="0096027A" w:rsidP="00C27088">
            <w:pPr>
              <w:spacing w:line="360" w:lineRule="auto"/>
              <w:rPr>
                <w:rFonts w:cs="Arial"/>
              </w:rPr>
            </w:pPr>
          </w:p>
        </w:tc>
      </w:tr>
    </w:tbl>
    <w:p w14:paraId="0E6A1BC5" w14:textId="77777777" w:rsidR="0067060B" w:rsidRDefault="0067060B" w:rsidP="0067060B">
      <w:pPr>
        <w:jc w:val="both"/>
        <w:rPr>
          <w:rFonts w:cs="Arial"/>
          <w:sz w:val="20"/>
          <w:szCs w:val="20"/>
        </w:rPr>
      </w:pPr>
    </w:p>
    <w:p w14:paraId="4CB2461C" w14:textId="77777777" w:rsidR="00924350" w:rsidRPr="00536D3B" w:rsidRDefault="00924350" w:rsidP="0067060B">
      <w:pPr>
        <w:jc w:val="both"/>
        <w:rPr>
          <w:rFonts w:cs="Arial"/>
          <w:sz w:val="20"/>
          <w:szCs w:val="20"/>
        </w:rPr>
      </w:pPr>
    </w:p>
    <w:p w14:paraId="17B81528" w14:textId="77777777" w:rsidR="0067060B" w:rsidRDefault="0067060B" w:rsidP="0067060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C10690A" w14:textId="77777777" w:rsidR="0067060B" w:rsidRPr="000F3639" w:rsidRDefault="0067060B" w:rsidP="0067060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6C9A5F60" w14:textId="77777777" w:rsidR="0067060B" w:rsidRDefault="0067060B" w:rsidP="0067060B">
      <w:pPr>
        <w:jc w:val="both"/>
        <w:rPr>
          <w:rFonts w:cs="Arial"/>
          <w:i/>
        </w:rPr>
      </w:pPr>
    </w:p>
    <w:p w14:paraId="2A7CB2B2" w14:textId="5615BA00" w:rsidR="00ED5254" w:rsidRPr="00C27088" w:rsidRDefault="0067060B" w:rsidP="00C27088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C27088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5F695" w14:textId="77777777" w:rsidR="00395858" w:rsidRDefault="00395858">
      <w:r>
        <w:separator/>
      </w:r>
    </w:p>
  </w:endnote>
  <w:endnote w:type="continuationSeparator" w:id="0">
    <w:p w14:paraId="287A5EC7" w14:textId="77777777" w:rsidR="00395858" w:rsidRDefault="0039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20378" w14:textId="094E4E7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0592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0592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9EB2D8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706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706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FC1CF" w14:textId="77777777" w:rsidR="00395858" w:rsidRDefault="00395858">
      <w:r>
        <w:separator/>
      </w:r>
    </w:p>
  </w:footnote>
  <w:footnote w:type="continuationSeparator" w:id="0">
    <w:p w14:paraId="5C4857D2" w14:textId="77777777" w:rsidR="00395858" w:rsidRDefault="0039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7B9D8549" w:rsidR="00C0552D" w:rsidRPr="00E81617" w:rsidRDefault="00E8161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3262387">
    <w:abstractNumId w:val="4"/>
  </w:num>
  <w:num w:numId="2" w16cid:durableId="1539078606">
    <w:abstractNumId w:val="6"/>
  </w:num>
  <w:num w:numId="3" w16cid:durableId="823932689">
    <w:abstractNumId w:val="3"/>
  </w:num>
  <w:num w:numId="4" w16cid:durableId="996953602">
    <w:abstractNumId w:val="1"/>
  </w:num>
  <w:num w:numId="5" w16cid:durableId="261887751">
    <w:abstractNumId w:val="5"/>
  </w:num>
  <w:num w:numId="6" w16cid:durableId="1736972142">
    <w:abstractNumId w:val="0"/>
  </w:num>
  <w:num w:numId="7" w16cid:durableId="232201959">
    <w:abstractNumId w:val="8"/>
  </w:num>
  <w:num w:numId="8" w16cid:durableId="1646274618">
    <w:abstractNumId w:val="7"/>
  </w:num>
  <w:num w:numId="9" w16cid:durableId="1019162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928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163C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4DC9"/>
    <w:rsid w:val="0012533E"/>
    <w:rsid w:val="00127438"/>
    <w:rsid w:val="001314C1"/>
    <w:rsid w:val="00132B7F"/>
    <w:rsid w:val="001352C1"/>
    <w:rsid w:val="0014021F"/>
    <w:rsid w:val="00144B8D"/>
    <w:rsid w:val="00147724"/>
    <w:rsid w:val="00166414"/>
    <w:rsid w:val="0017296F"/>
    <w:rsid w:val="00172A91"/>
    <w:rsid w:val="001731D1"/>
    <w:rsid w:val="00174BFE"/>
    <w:rsid w:val="00183318"/>
    <w:rsid w:val="00183FAE"/>
    <w:rsid w:val="001906EC"/>
    <w:rsid w:val="001A192F"/>
    <w:rsid w:val="001A5069"/>
    <w:rsid w:val="001A7BD0"/>
    <w:rsid w:val="001B1049"/>
    <w:rsid w:val="001C6F03"/>
    <w:rsid w:val="001D08DB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95858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2E5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E5044"/>
    <w:rsid w:val="004F1D71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545D5"/>
    <w:rsid w:val="005608A6"/>
    <w:rsid w:val="005724B4"/>
    <w:rsid w:val="005753D9"/>
    <w:rsid w:val="0058399F"/>
    <w:rsid w:val="005A785E"/>
    <w:rsid w:val="005B253B"/>
    <w:rsid w:val="005B3910"/>
    <w:rsid w:val="005B3AFA"/>
    <w:rsid w:val="005C4C41"/>
    <w:rsid w:val="005C6FBE"/>
    <w:rsid w:val="005C71B5"/>
    <w:rsid w:val="005C7E8F"/>
    <w:rsid w:val="005D7E01"/>
    <w:rsid w:val="005F01C9"/>
    <w:rsid w:val="005F1763"/>
    <w:rsid w:val="005F18A6"/>
    <w:rsid w:val="005F638A"/>
    <w:rsid w:val="005F751D"/>
    <w:rsid w:val="00607A34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60B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2D17"/>
    <w:rsid w:val="007D302C"/>
    <w:rsid w:val="007D4174"/>
    <w:rsid w:val="007E0866"/>
    <w:rsid w:val="007E31E3"/>
    <w:rsid w:val="007F3757"/>
    <w:rsid w:val="007F4AC2"/>
    <w:rsid w:val="008155E7"/>
    <w:rsid w:val="00816E59"/>
    <w:rsid w:val="00824D1D"/>
    <w:rsid w:val="00833AC6"/>
    <w:rsid w:val="00843739"/>
    <w:rsid w:val="00847017"/>
    <w:rsid w:val="00882006"/>
    <w:rsid w:val="00886D8E"/>
    <w:rsid w:val="0088770E"/>
    <w:rsid w:val="00895F3B"/>
    <w:rsid w:val="008A757F"/>
    <w:rsid w:val="008B25C9"/>
    <w:rsid w:val="008B6523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24350"/>
    <w:rsid w:val="00941B2D"/>
    <w:rsid w:val="00945B2B"/>
    <w:rsid w:val="00946104"/>
    <w:rsid w:val="009514DD"/>
    <w:rsid w:val="0095198A"/>
    <w:rsid w:val="00953938"/>
    <w:rsid w:val="00956DD4"/>
    <w:rsid w:val="0096027A"/>
    <w:rsid w:val="00965BB4"/>
    <w:rsid w:val="009A46DA"/>
    <w:rsid w:val="009B0FC7"/>
    <w:rsid w:val="009B6183"/>
    <w:rsid w:val="009B70DE"/>
    <w:rsid w:val="009B7404"/>
    <w:rsid w:val="009C0EE1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E556E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0B92"/>
    <w:rsid w:val="00A75802"/>
    <w:rsid w:val="00A83E62"/>
    <w:rsid w:val="00A8641B"/>
    <w:rsid w:val="00A87029"/>
    <w:rsid w:val="00A92149"/>
    <w:rsid w:val="00A9272F"/>
    <w:rsid w:val="00A94561"/>
    <w:rsid w:val="00AA2F1C"/>
    <w:rsid w:val="00AB107F"/>
    <w:rsid w:val="00AB1522"/>
    <w:rsid w:val="00AB3346"/>
    <w:rsid w:val="00AB4674"/>
    <w:rsid w:val="00AB50F6"/>
    <w:rsid w:val="00AB6347"/>
    <w:rsid w:val="00AC25D9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2C41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B7633"/>
    <w:rsid w:val="00BC00ED"/>
    <w:rsid w:val="00BC2412"/>
    <w:rsid w:val="00BC29DD"/>
    <w:rsid w:val="00BD4AEF"/>
    <w:rsid w:val="00BE256A"/>
    <w:rsid w:val="00BE5624"/>
    <w:rsid w:val="00BE655C"/>
    <w:rsid w:val="00BE6AEE"/>
    <w:rsid w:val="00BF326E"/>
    <w:rsid w:val="00BF78A7"/>
    <w:rsid w:val="00C03C9F"/>
    <w:rsid w:val="00C052DE"/>
    <w:rsid w:val="00C0552D"/>
    <w:rsid w:val="00C06BC8"/>
    <w:rsid w:val="00C124CB"/>
    <w:rsid w:val="00C16A39"/>
    <w:rsid w:val="00C2689D"/>
    <w:rsid w:val="00C27088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2B4B"/>
    <w:rsid w:val="00CA54F0"/>
    <w:rsid w:val="00CB008E"/>
    <w:rsid w:val="00CB0D95"/>
    <w:rsid w:val="00CB6949"/>
    <w:rsid w:val="00CD61B2"/>
    <w:rsid w:val="00CD6FC6"/>
    <w:rsid w:val="00CD7808"/>
    <w:rsid w:val="00CF12FC"/>
    <w:rsid w:val="00D025FF"/>
    <w:rsid w:val="00D057B4"/>
    <w:rsid w:val="00D05C1E"/>
    <w:rsid w:val="00D06278"/>
    <w:rsid w:val="00D2343D"/>
    <w:rsid w:val="00D278D4"/>
    <w:rsid w:val="00D317EE"/>
    <w:rsid w:val="00D3247E"/>
    <w:rsid w:val="00D324F7"/>
    <w:rsid w:val="00D47195"/>
    <w:rsid w:val="00D52286"/>
    <w:rsid w:val="00D5573D"/>
    <w:rsid w:val="00D579F3"/>
    <w:rsid w:val="00D707B4"/>
    <w:rsid w:val="00D7309B"/>
    <w:rsid w:val="00D74705"/>
    <w:rsid w:val="00D77C8B"/>
    <w:rsid w:val="00D8275B"/>
    <w:rsid w:val="00D83E17"/>
    <w:rsid w:val="00D84490"/>
    <w:rsid w:val="00D85414"/>
    <w:rsid w:val="00D92C6A"/>
    <w:rsid w:val="00DA0B86"/>
    <w:rsid w:val="00DB3E61"/>
    <w:rsid w:val="00DB7058"/>
    <w:rsid w:val="00DE590E"/>
    <w:rsid w:val="00DF116B"/>
    <w:rsid w:val="00DF3D50"/>
    <w:rsid w:val="00E029F3"/>
    <w:rsid w:val="00E02C2C"/>
    <w:rsid w:val="00E0340C"/>
    <w:rsid w:val="00E32883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C4ADC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0A5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31849-9EF8-495F-9056-8F0F51C50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BD4E6-80F0-48FB-9F43-6BF64E7B49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1F468C-F171-4E8F-ADCA-8E44644BBFE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126</TotalTime>
  <Pages>1</Pages>
  <Words>147</Words>
  <Characters>839</Characters>
  <Application>Microsoft Office Word</Application>
  <DocSecurity>0</DocSecurity>
  <Lines>6</Lines>
  <Paragraphs>1</Paragraphs>
  <ScaleCrop>false</ScaleCrop>
  <Company>ZRSBR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79</cp:revision>
  <cp:lastPrinted>2024-09-30T08:12:00Z</cp:lastPrinted>
  <dcterms:created xsi:type="dcterms:W3CDTF">2015-08-19T11:27:00Z</dcterms:created>
  <dcterms:modified xsi:type="dcterms:W3CDTF">2024-10-09T12:07:00Z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